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AED7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BATERELL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3E33CB4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6F9CB3FB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69B1A848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5F91B4FC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Agnes(q.v.).</w:t>
      </w:r>
    </w:p>
    <w:p w14:paraId="73D917C9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A727DF7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455767FD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453D2708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The executors of Roger </w:t>
      </w:r>
      <w:proofErr w:type="spellStart"/>
      <w:r>
        <w:rPr>
          <w:rFonts w:cs="Times New Roman"/>
          <w:szCs w:val="24"/>
        </w:rPr>
        <w:t>Purpyt</w:t>
      </w:r>
      <w:proofErr w:type="spellEnd"/>
      <w:r>
        <w:rPr>
          <w:rFonts w:cs="Times New Roman"/>
          <w:szCs w:val="24"/>
        </w:rPr>
        <w:t xml:space="preserve"> of Colchester(q.v.)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560F3ABE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them, as the executors of </w:t>
      </w:r>
      <w:proofErr w:type="spellStart"/>
      <w:r>
        <w:rPr>
          <w:rFonts w:cs="Times New Roman"/>
          <w:szCs w:val="24"/>
        </w:rPr>
        <w:t>Amanywe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Bertet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214D66E3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3170E077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52601271" w14:textId="77777777" w:rsidR="007472C0" w:rsidRDefault="007472C0" w:rsidP="007472C0">
      <w:pPr>
        <w:pStyle w:val="NoSpacing"/>
        <w:rPr>
          <w:rFonts w:cs="Times New Roman"/>
          <w:szCs w:val="24"/>
        </w:rPr>
      </w:pPr>
    </w:p>
    <w:p w14:paraId="4AB05164" w14:textId="77777777" w:rsidR="007472C0" w:rsidRDefault="007472C0" w:rsidP="007472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2023</w:t>
      </w:r>
    </w:p>
    <w:p w14:paraId="4345A9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5ACCB" w14:textId="77777777" w:rsidR="007472C0" w:rsidRDefault="007472C0" w:rsidP="009139A6">
      <w:r>
        <w:separator/>
      </w:r>
    </w:p>
  </w:endnote>
  <w:endnote w:type="continuationSeparator" w:id="0">
    <w:p w14:paraId="31CC8F81" w14:textId="77777777" w:rsidR="007472C0" w:rsidRDefault="007472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82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74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F7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57C28" w14:textId="77777777" w:rsidR="007472C0" w:rsidRDefault="007472C0" w:rsidP="009139A6">
      <w:r>
        <w:separator/>
      </w:r>
    </w:p>
  </w:footnote>
  <w:footnote w:type="continuationSeparator" w:id="0">
    <w:p w14:paraId="098B4D09" w14:textId="77777777" w:rsidR="007472C0" w:rsidRDefault="007472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1B9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D6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8B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C0"/>
    <w:rsid w:val="000666E0"/>
    <w:rsid w:val="002510B7"/>
    <w:rsid w:val="005C130B"/>
    <w:rsid w:val="007472C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8BC91"/>
  <w15:chartTrackingRefBased/>
  <w15:docId w15:val="{8791C4FF-9ED4-4945-8D48-4E727C27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72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2023-06-11T21:07:00Z</dcterms:created>
  <dcterms:modified xsi:type="dcterms:W3CDTF">2023-06-11T21:08:00Z</dcterms:modified>
</cp:coreProperties>
</file>